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609C47DD" w:rsidR="00D6204D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3C22E8">
        <w:rPr>
          <w:rFonts w:ascii="Calibri" w:eastAsia="Calibri" w:hAnsi="Calibri" w:cs="Times New Roman"/>
          <w:sz w:val="22"/>
          <w:szCs w:val="22"/>
          <w:lang w:eastAsia="en-US"/>
        </w:rPr>
        <w:t>17</w:t>
      </w:r>
      <w:r w:rsidR="00AF7030">
        <w:rPr>
          <w:rFonts w:ascii="Calibri" w:eastAsia="Calibri" w:hAnsi="Calibri" w:cs="Times New Roman"/>
          <w:sz w:val="22"/>
          <w:szCs w:val="22"/>
          <w:lang w:eastAsia="en-US"/>
        </w:rPr>
        <w:t>/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202</w:t>
      </w:r>
      <w:r w:rsidR="00AF7030">
        <w:rPr>
          <w:rFonts w:ascii="Calibri" w:eastAsia="Calibri" w:hAnsi="Calibri" w:cs="Times New Roman"/>
          <w:sz w:val="22"/>
          <w:szCs w:val="22"/>
          <w:lang w:eastAsia="en-US"/>
        </w:rPr>
        <w:t>4</w:t>
      </w:r>
      <w:r w:rsidR="00D6204D" w:rsidRPr="00E4188D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A74512">
        <w:rPr>
          <w:rFonts w:ascii="Calibri" w:eastAsia="Calibri" w:hAnsi="Calibri" w:cs="Times New Roman"/>
          <w:sz w:val="22"/>
          <w:szCs w:val="22"/>
          <w:lang w:eastAsia="en-US"/>
        </w:rPr>
        <w:t>9</w:t>
      </w:r>
    </w:p>
    <w:p w14:paraId="10D1163C" w14:textId="0FCFB49C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A74512">
        <w:rPr>
          <w:rFonts w:ascii="Calibri" w:eastAsia="Calibri" w:hAnsi="Calibri" w:cs="Times New Roman"/>
          <w:sz w:val="22"/>
          <w:szCs w:val="22"/>
          <w:lang w:eastAsia="en-US"/>
        </w:rPr>
        <w:t>27</w:t>
      </w:r>
      <w:r w:rsidR="00FF2F35" w:rsidRPr="00D739D6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C33D50">
        <w:rPr>
          <w:rFonts w:ascii="Calibri" w:eastAsia="Calibri" w:hAnsi="Calibri" w:cs="Times New Roman"/>
          <w:sz w:val="22"/>
          <w:szCs w:val="22"/>
          <w:lang w:eastAsia="en-US"/>
        </w:rPr>
        <w:t>3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20</w:t>
      </w:r>
      <w:r w:rsidR="00F62872" w:rsidRPr="00E4188D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AF7030">
        <w:rPr>
          <w:rFonts w:ascii="Calibri" w:eastAsia="Calibri" w:hAnsi="Calibri" w:cs="Times New Roman"/>
          <w:sz w:val="22"/>
          <w:szCs w:val="22"/>
          <w:lang w:eastAsia="en-US"/>
        </w:rPr>
        <w:t>4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6EBC5691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F768FC" w:rsidRPr="00C601E2">
        <w:rPr>
          <w:rFonts w:ascii="Calibri" w:hAnsi="Calibri" w:cs="Calibri"/>
          <w:bCs/>
          <w:sz w:val="22"/>
          <w:szCs w:val="22"/>
        </w:rPr>
        <w:t>SKU-ZDR-</w:t>
      </w:r>
      <w:r w:rsidR="00BC493C" w:rsidRPr="00C601E2">
        <w:rPr>
          <w:rFonts w:ascii="Calibri" w:hAnsi="Calibri" w:cs="Calibri"/>
          <w:bCs/>
          <w:sz w:val="22"/>
          <w:szCs w:val="22"/>
        </w:rPr>
        <w:t>2</w:t>
      </w:r>
      <w:r w:rsidR="00C33D50">
        <w:rPr>
          <w:rFonts w:ascii="Calibri" w:hAnsi="Calibri" w:cs="Calibri"/>
          <w:bCs/>
          <w:sz w:val="22"/>
          <w:szCs w:val="22"/>
        </w:rPr>
        <w:t>8</w:t>
      </w:r>
      <w:r w:rsidR="00F768FC" w:rsidRPr="00C601E2">
        <w:rPr>
          <w:rFonts w:ascii="Calibri" w:hAnsi="Calibri" w:cs="Calibri"/>
          <w:bCs/>
          <w:sz w:val="22"/>
          <w:szCs w:val="22"/>
        </w:rPr>
        <w:t>-</w:t>
      </w:r>
      <w:r w:rsidR="003C22E8">
        <w:rPr>
          <w:rFonts w:ascii="Calibri" w:hAnsi="Calibri" w:cs="Calibri"/>
          <w:bCs/>
          <w:sz w:val="22"/>
          <w:szCs w:val="22"/>
        </w:rPr>
        <w:t>010</w:t>
      </w:r>
      <w:r w:rsidR="00F768FC" w:rsidRPr="00C601E2">
        <w:rPr>
          <w:rFonts w:ascii="Calibri" w:hAnsi="Calibri" w:cs="Calibri"/>
          <w:bCs/>
          <w:sz w:val="22"/>
          <w:szCs w:val="22"/>
        </w:rPr>
        <w:t>/2</w:t>
      </w:r>
      <w:r w:rsidR="00C601E2">
        <w:rPr>
          <w:rFonts w:ascii="Calibri" w:hAnsi="Calibri" w:cs="Calibri"/>
          <w:bCs/>
          <w:sz w:val="22"/>
          <w:szCs w:val="22"/>
        </w:rPr>
        <w:t>4</w:t>
      </w:r>
      <w:r w:rsidR="00F768FC" w:rsidRPr="00C601E2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3DB15F1A" w14:textId="24EF4D3C" w:rsidR="007B39D9" w:rsidRPr="007B39D9" w:rsidRDefault="000517BB" w:rsidP="007B39D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7B39D9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7B39D9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3"/>
      <w:r w:rsidR="00C5366B" w:rsidRPr="007B39D9">
        <w:rPr>
          <w:rFonts w:asciiTheme="minorHAnsi" w:hAnsiTheme="minorHAnsi" w:cstheme="minorHAnsi"/>
          <w:b/>
          <w:iCs/>
          <w:sz w:val="22"/>
          <w:szCs w:val="22"/>
        </w:rPr>
        <w:t>izvajanja nalog imenovanih zdravnikov, zdravnikov članov zdravstvene komisije in zdravnikov izvedencev</w:t>
      </w:r>
    </w:p>
    <w:p w14:paraId="73894763" w14:textId="589A462E" w:rsidR="000517BB" w:rsidRPr="00E4188D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6CC99EB" w14:textId="74848CC9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1C19E38C" w14:textId="1AE4BF2D" w:rsidR="000517B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486E070" w14:textId="555D004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BE08A98" w14:textId="2031CB2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314B5A3B" w14:textId="32D152B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35F02AF" w14:textId="0EF6C300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BA39F28" w14:textId="77777777" w:rsidR="00A81BFE" w:rsidRPr="00E4188D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629C430" w14:textId="29FB6B32" w:rsidR="00CE17E2" w:rsidRPr="00E4188D" w:rsidRDefault="000B6BEB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zainteresirane </w:t>
      </w:r>
      <w:r w:rsidR="00673EC5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="006406BD" w:rsidRPr="00E4188D">
        <w:rPr>
          <w:rStyle w:val="Sprotnaopomba-sklic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277F9FFF" w:rsidR="00B12253" w:rsidRPr="00E4188D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4188D">
        <w:rPr>
          <w:rFonts w:ascii="Calibri" w:hAnsi="Calibri" w:cs="Calibri"/>
          <w:bCs/>
          <w:color w:val="00B050"/>
          <w:sz w:val="24"/>
          <w:u w:val="single"/>
        </w:rPr>
        <w:lastRenderedPageBreak/>
        <w:t>I. PREDMET</w:t>
      </w:r>
      <w:r w:rsidR="00090431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4"/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E4188D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IN NJEGOVA DELITEV NA SKLOPE</w:t>
      </w:r>
    </w:p>
    <w:p w14:paraId="19569854" w14:textId="77777777" w:rsidR="00C601E2" w:rsidRPr="00E4188D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5" w:name="_Hlk124240304"/>
    </w:p>
    <w:p w14:paraId="30C2F122" w14:textId="607B9689" w:rsidR="00A81BFE" w:rsidRPr="00F50677" w:rsidRDefault="00C601E2" w:rsidP="0062715C">
      <w:pPr>
        <w:widowControl w:val="0"/>
        <w:suppressAutoHyphens/>
        <w:spacing w:after="120"/>
        <w:jc w:val="both"/>
        <w:rPr>
          <w:rFonts w:ascii="Calibri" w:eastAsia="Calibri" w:hAnsi="Calibri" w:cs="Calibri"/>
          <w:kern w:val="1"/>
          <w:sz w:val="22"/>
          <w:szCs w:val="22"/>
          <w:lang w:eastAsia="ar-SA"/>
        </w:rPr>
      </w:pPr>
      <w:r w:rsidRPr="00E704D3">
        <w:rPr>
          <w:rFonts w:ascii="Calibri" w:hAnsi="Calibri" w:cs="Calibri"/>
          <w:bCs/>
          <w:sz w:val="22"/>
          <w:szCs w:val="22"/>
        </w:rPr>
        <w:t>Predmet javnega naročila so upravne in svetovalne storitve zdravnikov za potrebe ZZZS v letu-2024, in sicer storitve izvajanja nalog imenovanega zdravnika iz 81. člena Zakona o zdravstvenem varstvu in zdravstvenem zavarovanju (Uradni list RS, št. 72/06 z vsemi nadaljnjimi spremembami, v nadaljevanju tudi kot: »ZZVZZ«), izvajanja nalog zdravnika - člana zdravstvene komisije iz 82. člena ZZVZZ, izvajanje nalog zdravnika izvedenca iz 258. člena Pravila obveznega zdravstvenega zavarovanja (Uradni list RS, št. 79/94 z vsemi nadaljnjimi spremembami, v nadaljevanju tudi kot: »Pravila OZZ«), ki poda izvedensko mnenje na zahtevo uradne osebe ZZZS, ko ta odloča na podla</w:t>
      </w:r>
      <w:r w:rsidRPr="00403E44">
        <w:rPr>
          <w:rFonts w:ascii="Calibri" w:hAnsi="Calibri" w:cs="Calibri"/>
          <w:bCs/>
          <w:sz w:val="22"/>
          <w:szCs w:val="22"/>
        </w:rPr>
        <w:t>gi 81., 82. ali 84. člena ZZVZZ ali v primeru izjemnih odobritev na podlagi Pravilnika o natančnejših pogojih in natančnejšem postopku o izjemni odobritvi zdravila, živila za posebne zdravstvene namene, prehranskega dopolnila, dermatološkega izdelka, medicinskega pripomočka ali zdravstvene storitve</w:t>
      </w:r>
      <w:r w:rsidR="00A81BFE" w:rsidRPr="00403E44">
        <w:rPr>
          <w:rFonts w:ascii="Calibri" w:eastAsia="Calibri" w:hAnsi="Calibri" w:cs="Calibri"/>
          <w:kern w:val="1"/>
          <w:sz w:val="22"/>
          <w:szCs w:val="22"/>
          <w:lang w:eastAsia="ar-SA"/>
        </w:rPr>
        <w:t>.</w:t>
      </w:r>
      <w:r w:rsidR="00A81BFE" w:rsidRPr="00F50677">
        <w:rPr>
          <w:rFonts w:ascii="Calibri" w:eastAsia="Calibri" w:hAnsi="Calibri" w:cs="Calibri"/>
          <w:kern w:val="1"/>
          <w:sz w:val="22"/>
          <w:szCs w:val="22"/>
          <w:lang w:eastAsia="ar-SA"/>
        </w:rPr>
        <w:t xml:space="preserve"> </w:t>
      </w:r>
      <w:bookmarkEnd w:id="5"/>
    </w:p>
    <w:p w14:paraId="13DC9680" w14:textId="710F961A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6" w:name="_Hlk55980518"/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EA3DC89" w14:textId="34ADB4DC" w:rsidR="00023297" w:rsidRPr="00164C71" w:rsidRDefault="00FF2145" w:rsidP="0062715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7" w:name="_Hlk22199537"/>
      <w:bookmarkStart w:id="8" w:name="_Hlk21502706"/>
      <w:bookmarkEnd w:id="6"/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C33D50">
        <w:rPr>
          <w:rFonts w:ascii="Calibri" w:hAnsi="Calibri" w:cs="Calibri"/>
          <w:color w:val="000000" w:themeColor="text1"/>
          <w:sz w:val="22"/>
          <w:szCs w:val="22"/>
        </w:rPr>
        <w:t>5</w:t>
      </w:r>
      <w:r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sklop</w:t>
      </w:r>
      <w:r w:rsidR="003049FE">
        <w:rPr>
          <w:rFonts w:ascii="Calibri" w:hAnsi="Calibri" w:cs="Calibri"/>
          <w:b/>
          <w:color w:val="000000" w:themeColor="text1"/>
          <w:sz w:val="22"/>
          <w:szCs w:val="22"/>
        </w:rPr>
        <w:t>ov</w:t>
      </w:r>
      <w:r w:rsidR="00AE4DB4"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(po organizacijskih enotah </w:t>
      </w:r>
      <w:r w:rsidR="00816676" w:rsidRPr="00164C71">
        <w:rPr>
          <w:rFonts w:ascii="Calibri" w:hAnsi="Calibri" w:cs="Calibri"/>
          <w:color w:val="000000" w:themeColor="text1"/>
          <w:sz w:val="22"/>
          <w:szCs w:val="22"/>
        </w:rPr>
        <w:t>ZZZS</w:t>
      </w:r>
      <w:r w:rsidR="00C5366B">
        <w:rPr>
          <w:rFonts w:ascii="Calibri" w:hAnsi="Calibri" w:cs="Calibri"/>
          <w:color w:val="000000" w:themeColor="text1"/>
          <w:sz w:val="22"/>
          <w:szCs w:val="22"/>
        </w:rPr>
        <w:t xml:space="preserve"> in glede na vrsto nalog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, in sic</w:t>
      </w:r>
      <w:bookmarkStart w:id="9" w:name="_Hlk22023576"/>
      <w:r w:rsidR="00CF233B" w:rsidRPr="00164C71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28ADB982" w14:textId="2FC38630" w:rsidR="000517BB" w:rsidRPr="003049FE" w:rsidRDefault="00CD5479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bookmarkStart w:id="10" w:name="_Hlk22031852"/>
      <w:bookmarkStart w:id="11" w:name="_Hlk21502741"/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0A68F6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049FE" w:rsidRP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ZZZS OE Ljubljana </w:t>
      </w:r>
      <w:r w:rsid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- </w:t>
      </w:r>
      <w:r w:rsidR="00364B3F" w:rsidRPr="003049F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  <w:r w:rsidR="003049F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0C794337" w14:textId="49948EC0" w:rsidR="00364B3F" w:rsidRPr="003049FE" w:rsidRDefault="00364B3F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2: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049FE" w:rsidRP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ZZZS OE Koper</w:t>
      </w:r>
      <w:r w:rsid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- </w:t>
      </w:r>
      <w:r w:rsidR="0034476E" w:rsidRPr="003049F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  <w:r w:rsidR="003049F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43D82796" w14:textId="2A6F55CE" w:rsidR="003049FE" w:rsidRPr="003049FE" w:rsidRDefault="00C5366B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</w:t>
      </w:r>
      <w:r w:rsid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C33D5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3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="003049FE" w:rsidRPr="003049FE">
        <w:rPr>
          <w:rFonts w:asciiTheme="minorHAnsi" w:hAnsiTheme="minorHAnsi" w:cstheme="minorHAnsi"/>
          <w:sz w:val="22"/>
          <w:szCs w:val="22"/>
        </w:rPr>
        <w:t xml:space="preserve"> </w:t>
      </w:r>
      <w:r w:rsidR="003049FE" w:rsidRP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ZZZS OE Nova Gorica</w:t>
      </w:r>
      <w:r w:rsid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- </w:t>
      </w:r>
      <w:bookmarkStart w:id="12" w:name="_Hlk148077527"/>
      <w:r w:rsidR="003049FE" w:rsidRPr="003049F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  <w:bookmarkEnd w:id="12"/>
      <w:r w:rsidR="003049F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2B21475F" w14:textId="77B542EF" w:rsidR="003049FE" w:rsidRPr="00C601E2" w:rsidRDefault="003049FE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C33D5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4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</w:t>
      </w:r>
      <w:bookmarkStart w:id="13" w:name="_Hlk155774010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ZZZS OE </w:t>
      </w:r>
      <w:r w:rsidR="00C33D5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Maribor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- </w:t>
      </w:r>
      <w:r w:rsidRPr="003049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naloge imenovanega zdravnika in zdravnika izvedenca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bookmarkEnd w:id="13"/>
    </w:p>
    <w:p w14:paraId="51263A6D" w14:textId="47A9BF90" w:rsidR="00C5366B" w:rsidRPr="003049FE" w:rsidRDefault="003049FE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C33D5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ZZZS </w:t>
      </w:r>
      <w:r w:rsidR="00C5366B" w:rsidRP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Direkcija – POPMP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- </w:t>
      </w:r>
      <w:r w:rsidR="00C5366B" w:rsidRPr="003049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naloge zdravnika-člana zdrav. komisije in zdravnika izvedenca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bookmarkEnd w:id="7"/>
    <w:bookmarkEnd w:id="9"/>
    <w:bookmarkEnd w:id="10"/>
    <w:bookmarkEnd w:id="11"/>
    <w:p w14:paraId="7EE1D960" w14:textId="4A0B9EB5" w:rsidR="00A00C46" w:rsidRPr="00AA44BE" w:rsidRDefault="00AA44BE" w:rsidP="0062715C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AA44BE">
        <w:rPr>
          <w:rFonts w:ascii="Calibri" w:hAnsi="Calibri" w:cs="Calibri"/>
          <w:b/>
          <w:sz w:val="22"/>
          <w:szCs w:val="22"/>
        </w:rPr>
        <w:t>Ponudnik lahko predloži ponudbo za samo en sklop</w:t>
      </w:r>
      <w:r w:rsidR="00BC548E">
        <w:rPr>
          <w:rStyle w:val="Sprotnaopomba-sklic"/>
          <w:rFonts w:ascii="Calibri" w:hAnsi="Calibri" w:cs="Calibri"/>
          <w:b/>
          <w:sz w:val="22"/>
          <w:szCs w:val="22"/>
        </w:rPr>
        <w:footnoteReference w:id="3"/>
      </w:r>
      <w:r w:rsidRPr="00AA44BE">
        <w:rPr>
          <w:rFonts w:ascii="Calibri" w:hAnsi="Calibri" w:cs="Calibri"/>
          <w:b/>
          <w:sz w:val="22"/>
          <w:szCs w:val="22"/>
        </w:rPr>
        <w:t>,</w:t>
      </w:r>
      <w:r w:rsidRPr="00AA44BE">
        <w:rPr>
          <w:rFonts w:ascii="Calibri" w:hAnsi="Calibri" w:cs="Calibri"/>
          <w:bCs/>
          <w:sz w:val="22"/>
          <w:szCs w:val="22"/>
        </w:rPr>
        <w:t xml:space="preserve"> v svoji ponudi </w:t>
      </w:r>
      <w:r w:rsidR="006C599D">
        <w:rPr>
          <w:rFonts w:ascii="Calibri" w:hAnsi="Calibri" w:cs="Calibri"/>
          <w:bCs/>
          <w:sz w:val="22"/>
          <w:szCs w:val="22"/>
        </w:rPr>
        <w:t>(»Prijavnem obrazcu«)</w:t>
      </w:r>
      <w:r w:rsidR="00F21EB9">
        <w:rPr>
          <w:rFonts w:ascii="Calibri" w:hAnsi="Calibri" w:cs="Calibri"/>
          <w:bCs/>
          <w:sz w:val="22"/>
          <w:szCs w:val="22"/>
        </w:rPr>
        <w:t xml:space="preserve"> </w:t>
      </w:r>
      <w:r w:rsidRPr="00AA44BE">
        <w:rPr>
          <w:rFonts w:ascii="Calibri" w:hAnsi="Calibri" w:cs="Calibri"/>
          <w:bCs/>
          <w:sz w:val="22"/>
          <w:szCs w:val="22"/>
        </w:rPr>
        <w:t xml:space="preserve">pa lahko označi, ali je pripravljen izvajati naloge tudi po </w:t>
      </w:r>
      <w:r w:rsidR="006C599D">
        <w:rPr>
          <w:rFonts w:ascii="Calibri" w:hAnsi="Calibri" w:cs="Calibri"/>
          <w:bCs/>
          <w:sz w:val="22"/>
          <w:szCs w:val="22"/>
        </w:rPr>
        <w:t>drugih organizacijskih enotah ZZZS</w:t>
      </w:r>
      <w:r w:rsidR="00C84116">
        <w:rPr>
          <w:rStyle w:val="Sprotnaopomba-sklic"/>
          <w:rFonts w:ascii="Calibri" w:hAnsi="Calibri" w:cs="Calibri"/>
          <w:bCs/>
          <w:sz w:val="22"/>
          <w:szCs w:val="22"/>
        </w:rPr>
        <w:footnoteReference w:id="4"/>
      </w:r>
      <w:r w:rsidR="00C84116">
        <w:rPr>
          <w:rFonts w:ascii="Calibri" w:hAnsi="Calibri" w:cs="Calibri"/>
          <w:bCs/>
          <w:sz w:val="22"/>
          <w:szCs w:val="22"/>
        </w:rPr>
        <w:t xml:space="preserve"> in</w:t>
      </w:r>
      <w:r w:rsidRPr="00AA44BE">
        <w:rPr>
          <w:rFonts w:ascii="Calibri" w:hAnsi="Calibri" w:cs="Calibri"/>
          <w:bCs/>
          <w:sz w:val="22"/>
          <w:szCs w:val="22"/>
        </w:rPr>
        <w:t xml:space="preserve"> slednje, enega ali več, tudi v </w:t>
      </w:r>
      <w:r w:rsidR="006C599D">
        <w:rPr>
          <w:rFonts w:ascii="Calibri" w:hAnsi="Calibri" w:cs="Calibri"/>
          <w:bCs/>
          <w:sz w:val="22"/>
          <w:szCs w:val="22"/>
        </w:rPr>
        <w:t xml:space="preserve">svoji </w:t>
      </w:r>
      <w:r w:rsidRPr="00AA44BE">
        <w:rPr>
          <w:rFonts w:ascii="Calibri" w:hAnsi="Calibri" w:cs="Calibri"/>
          <w:bCs/>
          <w:sz w:val="22"/>
          <w:szCs w:val="22"/>
        </w:rPr>
        <w:t>ponud</w:t>
      </w:r>
      <w:r w:rsidR="00952EAD">
        <w:rPr>
          <w:rFonts w:ascii="Calibri" w:hAnsi="Calibri" w:cs="Calibri"/>
          <w:bCs/>
          <w:sz w:val="22"/>
          <w:szCs w:val="22"/>
        </w:rPr>
        <w:t>b</w:t>
      </w:r>
      <w:r w:rsidRPr="00AA44BE">
        <w:rPr>
          <w:rFonts w:ascii="Calibri" w:hAnsi="Calibri" w:cs="Calibri"/>
          <w:bCs/>
          <w:sz w:val="22"/>
          <w:szCs w:val="22"/>
        </w:rPr>
        <w:t xml:space="preserve">i označi. V tem primeru bo ponudnik sklenil z ZZZS eno pogodbo, kjer pa bo </w:t>
      </w:r>
      <w:r w:rsidR="006C599D">
        <w:rPr>
          <w:rFonts w:ascii="Calibri" w:hAnsi="Calibri" w:cs="Calibri"/>
          <w:bCs/>
          <w:sz w:val="22"/>
          <w:szCs w:val="22"/>
        </w:rPr>
        <w:t xml:space="preserve">zavedeno, da lahko </w:t>
      </w:r>
      <w:r w:rsidRPr="00AA44BE">
        <w:rPr>
          <w:rFonts w:ascii="Calibri" w:hAnsi="Calibri" w:cs="Calibri"/>
          <w:bCs/>
          <w:sz w:val="22"/>
          <w:szCs w:val="22"/>
        </w:rPr>
        <w:t>iz</w:t>
      </w:r>
      <w:r w:rsidR="00952EAD">
        <w:rPr>
          <w:rFonts w:ascii="Calibri" w:hAnsi="Calibri" w:cs="Calibri"/>
          <w:bCs/>
          <w:sz w:val="22"/>
          <w:szCs w:val="22"/>
        </w:rPr>
        <w:t>vaja</w:t>
      </w:r>
      <w:r w:rsidRPr="00AA44BE">
        <w:rPr>
          <w:rFonts w:ascii="Calibri" w:hAnsi="Calibri" w:cs="Calibri"/>
          <w:bCs/>
          <w:sz w:val="22"/>
          <w:szCs w:val="22"/>
        </w:rPr>
        <w:t xml:space="preserve"> nalog</w:t>
      </w:r>
      <w:r w:rsidR="00952EAD">
        <w:rPr>
          <w:rFonts w:ascii="Calibri" w:hAnsi="Calibri" w:cs="Calibri"/>
          <w:bCs/>
          <w:sz w:val="22"/>
          <w:szCs w:val="22"/>
        </w:rPr>
        <w:t>e</w:t>
      </w:r>
      <w:r w:rsidRPr="00AA44BE">
        <w:rPr>
          <w:rFonts w:ascii="Calibri" w:hAnsi="Calibri" w:cs="Calibri"/>
          <w:bCs/>
          <w:sz w:val="22"/>
          <w:szCs w:val="22"/>
        </w:rPr>
        <w:t xml:space="preserve"> tudi po drugih </w:t>
      </w:r>
      <w:r w:rsidR="00C84116">
        <w:rPr>
          <w:rFonts w:ascii="Calibri" w:hAnsi="Calibri" w:cs="Calibri"/>
          <w:bCs/>
          <w:sz w:val="22"/>
          <w:szCs w:val="22"/>
        </w:rPr>
        <w:t>organizacijskih enotah ZZZS</w:t>
      </w:r>
      <w:r w:rsidRPr="00AA44BE">
        <w:rPr>
          <w:rFonts w:ascii="Calibri" w:hAnsi="Calibri" w:cs="Calibri"/>
          <w:bCs/>
          <w:sz w:val="22"/>
          <w:szCs w:val="22"/>
        </w:rPr>
        <w:t>.</w:t>
      </w:r>
      <w:r w:rsidR="00A00C46" w:rsidRPr="00164C71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435211B1" w:rsidR="0012238E" w:rsidRPr="00164C71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164C71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E</w:t>
      </w:r>
    </w:p>
    <w:p w14:paraId="2DDFC0D1" w14:textId="68CBFF94" w:rsidR="00A87F96" w:rsidRPr="00164C71" w:rsidRDefault="00D063DC" w:rsidP="0062715C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4" w:name="_Hlk2203196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kater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egakoli 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</w:t>
      </w:r>
      <w:r w:rsidR="00F96236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klopov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mora izpolnjevati</w:t>
      </w:r>
      <w:r w:rsidR="0018692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nadaljevanju navedene pogoje za sodelovanje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FD3804F" w14:textId="2A9AAE62" w:rsidR="00B16363" w:rsidRPr="00164C71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5" w:name="_Hlk55824773"/>
      <w:bookmarkStart w:id="16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1211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</w:p>
    <w:bookmarkEnd w:id="15"/>
    <w:p w14:paraId="2360BFBA" w14:textId="3AD46E6E" w:rsidR="00B8750F" w:rsidRPr="0093324E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AD0F73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B8750F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0161A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46A8C95" w14:textId="7408BF7A" w:rsidR="00665FD2" w:rsidRPr="00164C71" w:rsidRDefault="00665FD2" w:rsidP="00AD0F73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7" w:name="_Hlk55821794"/>
      <w:bookmarkStart w:id="18" w:name="_Hlk21502420"/>
      <w:r w:rsidRPr="00164C71">
        <w:rPr>
          <w:rFonts w:asciiTheme="minorHAnsi" w:hAnsiTheme="minorHAnsi" w:cstheme="minorHAnsi"/>
          <w:i/>
          <w:iCs/>
          <w:sz w:val="22"/>
          <w:szCs w:val="22"/>
        </w:rPr>
        <w:lastRenderedPageBreak/>
        <w:t xml:space="preserve">Če je ponudnik </w:t>
      </w:r>
      <w:r w:rsidR="00BD7573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oseba z registrirano dejavnostjo, ki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za izvajanje naročila ponudi drug izvedbeni kader, mora pogoj </w:t>
      </w:r>
      <w:r w:rsidR="000875D9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izobrazbe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izpolnjevati kader, ki ga tak ponudnik ponudi za izvajanje storitev po predmetnem naročilu</w:t>
      </w:r>
      <w:bookmarkEnd w:id="17"/>
      <w:r w:rsidRPr="00164C71">
        <w:rPr>
          <w:rFonts w:asciiTheme="minorHAnsi" w:hAnsiTheme="minorHAnsi" w:cstheme="minorHAnsi"/>
          <w:i/>
          <w:iCs/>
          <w:sz w:val="22"/>
          <w:szCs w:val="22"/>
        </w:rPr>
        <w:t>.</w:t>
      </w:r>
      <w:bookmarkEnd w:id="18"/>
    </w:p>
    <w:p w14:paraId="53FC3789" w14:textId="76FF38F4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ali pa najmanj 5 let delovnih izkušenj na ZZZS </w:t>
      </w:r>
      <w:r w:rsidR="00C94ED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s področja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izvajanja nalog imenovanega zdravnika</w:t>
      </w:r>
      <w:r w:rsid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ali</w:t>
      </w:r>
      <w:r w:rsidR="00BF1A6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72613" w:rsidRP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zdravnika - člana zdrav. komisije </w:t>
      </w:r>
      <w:r w:rsid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ali </w:t>
      </w:r>
      <w:r w:rsidR="00BF1A61">
        <w:rPr>
          <w:rFonts w:asciiTheme="minorHAnsi" w:hAnsiTheme="minorHAnsi" w:cstheme="minorHAnsi"/>
          <w:color w:val="000000" w:themeColor="text1"/>
          <w:sz w:val="22"/>
          <w:szCs w:val="22"/>
        </w:rPr>
        <w:t>zdravnika izvedenca.</w:t>
      </w:r>
    </w:p>
    <w:p w14:paraId="1810395C" w14:textId="04D04D77" w:rsidR="002F2468" w:rsidRPr="00164C71" w:rsidRDefault="00E64099" w:rsidP="002501FB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pogoj izpolnjevati kader, ki ga tak ponudnik ponudi za izvajanje storitev po predmetnem </w:t>
      </w:r>
      <w:r w:rsidRPr="009239B7">
        <w:rPr>
          <w:rFonts w:asciiTheme="minorHAnsi" w:hAnsiTheme="minorHAnsi" w:cstheme="minorHAnsi"/>
          <w:i/>
          <w:iCs/>
          <w:sz w:val="22"/>
          <w:szCs w:val="22"/>
        </w:rPr>
        <w:t>naročilu</w:t>
      </w:r>
      <w:r w:rsidR="002F2468" w:rsidRPr="009239B7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96C4F47" w14:textId="7AF8E95A" w:rsidR="00A87F96" w:rsidRPr="00164C71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164C71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naročilu.</w:t>
      </w:r>
    </w:p>
    <w:p w14:paraId="01E193FE" w14:textId="0F220FB3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9" w:name="_Hlk22114525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bodisi 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bodisi se zaveže, da bo ta izpit</w:t>
      </w:r>
      <w:r w:rsidR="002F246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ZZZS.</w:t>
      </w:r>
    </w:p>
    <w:p w14:paraId="549A0D86" w14:textId="05D659A7" w:rsidR="002F2468" w:rsidRPr="00164C71" w:rsidRDefault="00B26028" w:rsidP="002501FB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bookmarkStart w:id="20" w:name="_Hlk55821402"/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pogoj izpolnjevati kader, ki ga tak ponudnik ponudi za izvajanje storitev po predmetnem naročilu</w:t>
      </w:r>
      <w:r w:rsidR="002F2468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bookmarkEnd w:id="19"/>
    <w:bookmarkEnd w:id="20"/>
    <w:p w14:paraId="0A6B3252" w14:textId="5FB2F671" w:rsidR="00585333" w:rsidRPr="00164C71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67B18BD" w14:textId="77777777" w:rsidR="00AC3F2C" w:rsidRPr="00164C71" w:rsidRDefault="008101DD" w:rsidP="004B6E36">
      <w:pPr>
        <w:pStyle w:val="Odstavekseznama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164C71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365DBF" w14:textId="57C7C121" w:rsidR="0012238E" w:rsidRPr="00164C71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1" w:name="_Toc378333585"/>
      <w:bookmarkEnd w:id="8"/>
      <w:bookmarkEnd w:id="14"/>
      <w:bookmarkEnd w:id="16"/>
      <w:r w:rsidRPr="00164C71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21"/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164C71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16933E34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EB64E7">
        <w:rPr>
          <w:rFonts w:asciiTheme="minorHAnsi" w:hAnsiTheme="minorHAnsi"/>
          <w:b/>
          <w:sz w:val="22"/>
          <w:szCs w:val="22"/>
        </w:rPr>
        <w:t>vključno</w:t>
      </w:r>
      <w:r w:rsidR="00216FDC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433E66">
        <w:rPr>
          <w:rFonts w:asciiTheme="minorHAnsi" w:hAnsiTheme="minorHAnsi"/>
          <w:b/>
          <w:sz w:val="22"/>
          <w:szCs w:val="22"/>
        </w:rPr>
        <w:t>8</w:t>
      </w:r>
      <w:r w:rsidR="00BF1A61" w:rsidRPr="00EB64E7">
        <w:rPr>
          <w:rFonts w:asciiTheme="minorHAnsi" w:hAnsiTheme="minorHAnsi"/>
          <w:b/>
          <w:sz w:val="22"/>
          <w:szCs w:val="22"/>
        </w:rPr>
        <w:t>.</w:t>
      </w:r>
      <w:r w:rsidR="00406DE0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C33D50">
        <w:rPr>
          <w:rFonts w:asciiTheme="minorHAnsi" w:hAnsiTheme="minorHAnsi"/>
          <w:b/>
          <w:sz w:val="22"/>
          <w:szCs w:val="22"/>
        </w:rPr>
        <w:t>4</w:t>
      </w:r>
      <w:r w:rsidR="00BF1A61" w:rsidRPr="00EB64E7">
        <w:rPr>
          <w:rFonts w:asciiTheme="minorHAnsi" w:hAnsiTheme="minorHAnsi"/>
          <w:b/>
          <w:sz w:val="22"/>
          <w:szCs w:val="22"/>
        </w:rPr>
        <w:t>.</w:t>
      </w:r>
      <w:r w:rsidR="00406DE0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D739D6">
        <w:rPr>
          <w:rFonts w:asciiTheme="minorHAnsi" w:hAnsiTheme="minorHAnsi"/>
          <w:b/>
          <w:sz w:val="22"/>
          <w:szCs w:val="22"/>
        </w:rPr>
        <w:t>202</w:t>
      </w:r>
      <w:r w:rsidR="00924B2D">
        <w:rPr>
          <w:rFonts w:asciiTheme="minorHAnsi" w:hAnsiTheme="minorHAnsi"/>
          <w:b/>
          <w:sz w:val="22"/>
          <w:szCs w:val="22"/>
        </w:rPr>
        <w:t>4</w:t>
      </w:r>
      <w:r w:rsidR="00BF2885" w:rsidRPr="00D739D6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D739D6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D739D6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D739D6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D739D6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D739D6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D739D6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D739D6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6A41664F" w:rsidR="002F2468" w:rsidRPr="00D739D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lastRenderedPageBreak/>
        <w:t>poskrbi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D739D6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D739D6">
        <w:rPr>
          <w:rFonts w:asciiTheme="minorHAnsi" w:hAnsiTheme="minorHAnsi"/>
          <w:b/>
          <w:sz w:val="22"/>
          <w:szCs w:val="22"/>
        </w:rPr>
        <w:t xml:space="preserve">najkasneje </w:t>
      </w:r>
      <w:r w:rsidR="00186921" w:rsidRPr="001B5BF3">
        <w:rPr>
          <w:rFonts w:asciiTheme="minorHAnsi" w:hAnsiTheme="minorHAnsi"/>
          <w:b/>
          <w:sz w:val="22"/>
          <w:szCs w:val="22"/>
        </w:rPr>
        <w:t>do</w:t>
      </w:r>
      <w:r w:rsidR="00433E66">
        <w:rPr>
          <w:rFonts w:asciiTheme="minorHAnsi" w:hAnsiTheme="minorHAnsi"/>
          <w:b/>
          <w:sz w:val="22"/>
          <w:szCs w:val="22"/>
        </w:rPr>
        <w:t xml:space="preserve"> </w:t>
      </w:r>
      <w:r w:rsidR="00433E66">
        <w:rPr>
          <w:rFonts w:asciiTheme="minorHAnsi" w:hAnsiTheme="minorHAnsi"/>
          <w:b/>
          <w:bCs/>
          <w:sz w:val="22"/>
          <w:szCs w:val="22"/>
        </w:rPr>
        <w:t>11</w:t>
      </w:r>
      <w:r w:rsidR="00EB64E7" w:rsidRPr="00EB64E7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C33D50">
        <w:rPr>
          <w:rFonts w:asciiTheme="minorHAnsi" w:hAnsiTheme="minorHAnsi"/>
          <w:b/>
          <w:bCs/>
          <w:sz w:val="22"/>
          <w:szCs w:val="22"/>
        </w:rPr>
        <w:t>4</w:t>
      </w:r>
      <w:r w:rsidR="00EB64E7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BF1A61" w:rsidRPr="00EB64E7">
        <w:rPr>
          <w:rFonts w:ascii="Calibri" w:hAnsi="Calibri" w:cs="Calibri"/>
          <w:b/>
          <w:bCs/>
          <w:sz w:val="22"/>
          <w:szCs w:val="22"/>
        </w:rPr>
        <w:t>202</w:t>
      </w:r>
      <w:r w:rsidR="00924B2D">
        <w:rPr>
          <w:rFonts w:ascii="Calibri" w:hAnsi="Calibri" w:cs="Calibri"/>
          <w:b/>
          <w:bCs/>
          <w:sz w:val="22"/>
          <w:szCs w:val="22"/>
        </w:rPr>
        <w:t>4</w:t>
      </w:r>
      <w:r w:rsidR="004D1927" w:rsidRPr="00EB64E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B64E7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D739D6">
        <w:rPr>
          <w:rFonts w:ascii="Calibri" w:hAnsi="Calibri" w:cs="Calibri"/>
          <w:b/>
          <w:sz w:val="22"/>
          <w:szCs w:val="22"/>
        </w:rPr>
        <w:t xml:space="preserve"> </w:t>
      </w:r>
      <w:r w:rsidR="00533A91" w:rsidRPr="00D739D6">
        <w:rPr>
          <w:rFonts w:ascii="Calibri" w:hAnsi="Calibri" w:cs="Calibri"/>
          <w:b/>
          <w:sz w:val="22"/>
          <w:szCs w:val="22"/>
        </w:rPr>
        <w:t>8</w:t>
      </w:r>
      <w:r w:rsidR="00186921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186921" w:rsidRPr="00D739D6">
        <w:rPr>
          <w:rFonts w:ascii="Calibri" w:hAnsi="Calibri" w:cs="Calibri"/>
          <w:sz w:val="22"/>
          <w:szCs w:val="22"/>
        </w:rPr>
        <w:t xml:space="preserve"> </w:t>
      </w:r>
      <w:r w:rsidR="00186921" w:rsidRPr="00D739D6">
        <w:rPr>
          <w:rFonts w:ascii="Calibri" w:hAnsi="Calibri" w:cs="Calibri"/>
          <w:b/>
          <w:sz w:val="22"/>
          <w:szCs w:val="22"/>
        </w:rPr>
        <w:t>ure</w:t>
      </w:r>
      <w:r w:rsidR="002E0CEC" w:rsidRPr="00D739D6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23979" w:rsidRPr="00164C71" w14:paraId="2D67ACE1" w14:textId="0CA691DA" w:rsidTr="00D92EF4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C45DF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OE/PE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14F1B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6D36151C" w14:textId="4E144C44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</w:p>
        </w:tc>
      </w:tr>
      <w:tr w:rsidR="00723979" w:rsidRPr="00164C71" w14:paraId="41EEDC81" w14:textId="4ED4C6DC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069B" w14:textId="56D7A4C2" w:rsidR="00723979" w:rsidRPr="00164C71" w:rsidRDefault="00723979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Ljubljana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6476" w14:textId="7639A8FD" w:rsidR="00723979" w:rsidRPr="00164C71" w:rsidRDefault="00723979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Bogdan Tušar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0252" w14:textId="54BEC145" w:rsidR="00723979" w:rsidRPr="0019116F" w:rsidRDefault="00723979" w:rsidP="0019116F">
            <w:pPr>
              <w:pStyle w:val="Odstavekseznama"/>
              <w:numPr>
                <w:ilvl w:val="0"/>
                <w:numId w:val="37"/>
              </w:num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30 77 292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DD125" w14:textId="7357B0F2" w:rsidR="00723979" w:rsidRPr="006A49F2" w:rsidRDefault="006A49F2" w:rsidP="006A49F2">
            <w:pPr>
              <w:ind w:left="-7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bogdan.tusar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63CB7F36" w14:textId="7FAD4F81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84E8" w14:textId="62A8BCA8" w:rsidR="00723979" w:rsidRPr="00164C71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Koper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9856" w14:textId="30D56BF9" w:rsidR="00723979" w:rsidRPr="00164C71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71633" w14:textId="407C47CF" w:rsidR="00723979" w:rsidRPr="00164C71" w:rsidRDefault="00723979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00A9D" w14:textId="6734BB04" w:rsidR="00723979" w:rsidRPr="0019116F" w:rsidRDefault="006A49F2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erika.kariz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2B046050" w14:textId="3EF6BCB8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54C25" w14:textId="2CAF6CFE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Nova Gorica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FD3C" w14:textId="7D103D4D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 Adamič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DBFCF" w14:textId="1555A41F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33 81 226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2A667" w14:textId="24CF1FAE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eva.adamic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407C5351" w14:textId="52A682CD" w:rsidTr="00D92EF4">
        <w:trPr>
          <w:trHeight w:val="6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07024" w14:textId="1CB7E9C7" w:rsidR="00723979" w:rsidRDefault="00C33D5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Maribor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ADDD6" w14:textId="48E97926" w:rsidR="00723979" w:rsidRDefault="00C33D5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Petra Pirih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D1C88" w14:textId="6C354284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</w:t>
            </w:r>
            <w:r w:rsidR="00C33D5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) </w:t>
            </w:r>
            <w:r w:rsidR="00C33D5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29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C33D5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09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C33D5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434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4D3F4" w14:textId="560E8EB1" w:rsidR="00723979" w:rsidRPr="0019116F" w:rsidRDefault="00C33D50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petra.pirih</w:t>
            </w:r>
            <w:r w:rsidR="00D92EF4"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0CA02D4E" w14:textId="43741D8B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FEAC" w14:textId="3527DFCB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 - POPMP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FAB5" w14:textId="20B0940E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 Avguštin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CA6" w14:textId="487987E0" w:rsidR="00723979" w:rsidRPr="0019116F" w:rsidRDefault="00723979" w:rsidP="0019116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) </w:t>
            </w: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30 77 745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E3888" w14:textId="20B3BBBE" w:rsidR="00723979" w:rsidRPr="0019116F" w:rsidRDefault="00D92EF4" w:rsidP="00723979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manca.avgustin</w:t>
            </w:r>
            <w:r w:rsidRPr="00D92EF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9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4D0E818E" w:rsidR="00A44B78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4C19B5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4C19B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433E66">
        <w:rPr>
          <w:rFonts w:ascii="Calibri" w:eastAsia="Calibri" w:hAnsi="Calibri" w:cs="Calibri"/>
          <w:b/>
          <w:bCs/>
          <w:sz w:val="22"/>
          <w:szCs w:val="22"/>
          <w:lang w:eastAsia="en-US"/>
        </w:rPr>
        <w:t>11.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C33D50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="00D92EF4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</w:t>
      </w:r>
      <w:r w:rsidR="00924B2D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Pr="008E58B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F8624E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164C71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onudniki bodo ob oddaji e-sporočil v poštni predal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(oddaji prijave)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prejeli avtomatično sporočilo o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prejetju poslane e-pošte.</w:t>
      </w:r>
    </w:p>
    <w:p w14:paraId="5E5DA056" w14:textId="5365E849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="00064131" w:rsidRPr="00164C71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D8793E" w:rsidRDefault="008508F3" w:rsidP="008508F3">
      <w:pPr>
        <w:spacing w:after="120"/>
        <w:jc w:val="both"/>
        <w:rPr>
          <w:rFonts w:ascii="Calibri" w:hAnsi="Calibri" w:cs="Calibri"/>
          <w:color w:val="000000"/>
          <w:u w:val="single"/>
        </w:rPr>
      </w:pPr>
      <w:r w:rsidRPr="00D8793E">
        <w:rPr>
          <w:rFonts w:ascii="Calibri" w:hAnsi="Calibri" w:cs="Calibri"/>
          <w:color w:val="000000"/>
          <w:u w:val="single"/>
        </w:rPr>
        <w:t>VELJAVNOST PONUDBE</w:t>
      </w:r>
      <w:r w:rsidRPr="00D8793E">
        <w:rPr>
          <w:rFonts w:ascii="Calibri" w:hAnsi="Calibri" w:cs="Calibri"/>
          <w:color w:val="000000"/>
        </w:rPr>
        <w:t>:</w:t>
      </w:r>
    </w:p>
    <w:p w14:paraId="5AE57835" w14:textId="77777777" w:rsidR="008508F3" w:rsidRPr="00164C71" w:rsidRDefault="008508F3" w:rsidP="008508F3">
      <w:pPr>
        <w:jc w:val="both"/>
        <w:rPr>
          <w:rFonts w:ascii="Calibri" w:hAnsi="Calibri" w:cs="Calibri"/>
          <w:sz w:val="22"/>
          <w:szCs w:val="22"/>
        </w:rPr>
      </w:pPr>
      <w:r w:rsidRPr="00D8793E">
        <w:rPr>
          <w:rFonts w:ascii="Calibri" w:hAnsi="Calibri" w:cs="Calibri"/>
        </w:rPr>
        <w:t xml:space="preserve">Ponudba mora veljati najmanj do </w:t>
      </w:r>
      <w:r>
        <w:rPr>
          <w:rFonts w:ascii="Calibri" w:hAnsi="Calibri" w:cs="Calibri"/>
          <w:b/>
        </w:rPr>
        <w:t>30. 09. 2024</w:t>
      </w:r>
      <w:r w:rsidRPr="00D8793E">
        <w:rPr>
          <w:rFonts w:ascii="Calibri" w:hAnsi="Calibri" w:cs="Calibri"/>
          <w:b/>
        </w:rPr>
        <w:t>.</w:t>
      </w:r>
    </w:p>
    <w:p w14:paraId="3B6C02DF" w14:textId="77777777" w:rsidR="008508F3" w:rsidRPr="00164C71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07BD0C2C" w:rsidR="001C1B76" w:rsidRPr="00164C71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3" w:name="_Toc378333589"/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164C71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77777777" w:rsidR="000178AD" w:rsidRPr="00164C71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1C986DB5" w:rsidR="00B85336" w:rsidRPr="00164C71" w:rsidRDefault="00B85336" w:rsidP="006A572D">
      <w:pPr>
        <w:numPr>
          <w:ilvl w:val="12"/>
          <w:numId w:val="0"/>
        </w:numPr>
        <w:jc w:val="both"/>
        <w:rPr>
          <w:rFonts w:ascii="Calibri" w:hAnsi="Calibr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164C71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164C71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164C71">
        <w:rPr>
          <w:rFonts w:ascii="Calibri" w:hAnsi="Calibri"/>
          <w:color w:val="000000" w:themeColor="text1"/>
          <w:sz w:val="22"/>
          <w:szCs w:val="22"/>
        </w:rPr>
        <w:t>, ki i</w:t>
      </w:r>
      <w:r w:rsidRPr="00164C71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164C71">
        <w:rPr>
          <w:rFonts w:ascii="Calibri" w:hAnsi="Calibri"/>
          <w:sz w:val="22"/>
          <w:szCs w:val="22"/>
        </w:rPr>
        <w:t>spodaj naveden</w:t>
      </w:r>
      <w:r w:rsidR="00CC390B">
        <w:rPr>
          <w:rFonts w:ascii="Calibri" w:hAnsi="Calibri"/>
          <w:sz w:val="22"/>
          <w:szCs w:val="22"/>
        </w:rPr>
        <w:t>ih</w:t>
      </w:r>
      <w:r w:rsidR="00A81507" w:rsidRPr="00164C71">
        <w:rPr>
          <w:rFonts w:ascii="Calibri" w:hAnsi="Calibri"/>
          <w:sz w:val="22"/>
          <w:szCs w:val="22"/>
        </w:rPr>
        <w:t xml:space="preserve"> </w:t>
      </w:r>
      <w:r w:rsidRPr="00FA2C68">
        <w:rPr>
          <w:rFonts w:ascii="Calibri" w:hAnsi="Calibri"/>
          <w:sz w:val="22"/>
          <w:szCs w:val="22"/>
        </w:rPr>
        <w:t>pravilih:</w:t>
      </w:r>
    </w:p>
    <w:p w14:paraId="766F67F7" w14:textId="02690915" w:rsidR="00B85336" w:rsidRPr="00E4188D" w:rsidRDefault="00AB5B6D" w:rsidP="00AB5B6D">
      <w:pPr>
        <w:spacing w:after="120"/>
        <w:ind w:left="851" w:hanging="284"/>
        <w:contextualSpacing/>
        <w:jc w:val="both"/>
        <w:rPr>
          <w:rFonts w:ascii="Calibri" w:hAnsi="Calibri"/>
          <w:color w:val="000000"/>
          <w:sz w:val="22"/>
          <w:szCs w:val="22"/>
        </w:rPr>
      </w:pPr>
      <w:bookmarkStart w:id="24" w:name="_Hlk22045086"/>
      <w:r w:rsidRPr="00AB5B6D">
        <w:rPr>
          <w:rFonts w:ascii="Calibri" w:hAnsi="Calibri"/>
          <w:sz w:val="22"/>
          <w:szCs w:val="22"/>
        </w:rPr>
        <w:lastRenderedPageBreak/>
        <w:t>-</w:t>
      </w:r>
      <w:r w:rsidR="00B85336" w:rsidRPr="00AB5B6D">
        <w:rPr>
          <w:rFonts w:ascii="Calibri" w:hAnsi="Calibri" w:cs="Calibri"/>
          <w:sz w:val="22"/>
          <w:szCs w:val="22"/>
        </w:rPr>
        <w:t xml:space="preserve"> </w:t>
      </w:r>
      <w:bookmarkEnd w:id="24"/>
      <w:r>
        <w:rPr>
          <w:rFonts w:ascii="Calibri" w:hAnsi="Calibri" w:cs="Calibri"/>
          <w:sz w:val="22"/>
          <w:szCs w:val="22"/>
        </w:rPr>
        <w:tab/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="00B85336" w:rsidRPr="00164C71">
        <w:rPr>
          <w:rFonts w:ascii="Calibri" w:hAnsi="Calibri"/>
          <w:i/>
          <w:color w:val="000000"/>
          <w:sz w:val="22"/>
          <w:szCs w:val="22"/>
        </w:rPr>
        <w:t>med njimi</w:t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</w:t>
      </w:r>
      <w:r w:rsidR="00B85336" w:rsidRPr="00E4188D">
        <w:rPr>
          <w:rFonts w:ascii="Calibri" w:hAnsi="Calibri"/>
          <w:color w:val="000000"/>
          <w:sz w:val="22"/>
          <w:szCs w:val="22"/>
        </w:rPr>
        <w:t>.</w:t>
      </w:r>
    </w:p>
    <w:p w14:paraId="15F1AF49" w14:textId="77777777" w:rsidR="00AB5B6D" w:rsidRPr="00AB5B6D" w:rsidRDefault="00AB5B6D" w:rsidP="00AB5B6D">
      <w:pPr>
        <w:ind w:left="567"/>
        <w:jc w:val="both"/>
        <w:rPr>
          <w:rFonts w:ascii="Calibri" w:hAnsi="Calibri"/>
          <w:b/>
          <w:bCs/>
          <w:sz w:val="22"/>
          <w:szCs w:val="22"/>
        </w:rPr>
      </w:pPr>
      <w:bookmarkStart w:id="25" w:name="_Hlk22035360"/>
      <w:r w:rsidRPr="00AB5B6D">
        <w:rPr>
          <w:rFonts w:ascii="Calibri" w:hAnsi="Calibri"/>
          <w:b/>
          <w:bCs/>
          <w:sz w:val="22"/>
          <w:szCs w:val="22"/>
        </w:rPr>
        <w:t>ALI</w:t>
      </w:r>
    </w:p>
    <w:p w14:paraId="74AE7705" w14:textId="5EA334C4" w:rsidR="006A572D" w:rsidRDefault="00FA2C68" w:rsidP="00AB5B6D">
      <w:pPr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224AA5">
        <w:rPr>
          <w:rFonts w:ascii="Calibri" w:hAnsi="Calibri"/>
          <w:sz w:val="22"/>
          <w:szCs w:val="22"/>
        </w:rPr>
        <w:t xml:space="preserve"> </w:t>
      </w:r>
      <w:r w:rsidR="00AB5B6D">
        <w:rPr>
          <w:rFonts w:ascii="Calibri" w:hAnsi="Calibri"/>
          <w:sz w:val="22"/>
          <w:szCs w:val="22"/>
        </w:rPr>
        <w:t>-</w:t>
      </w:r>
      <w:r w:rsidR="00AB5B6D">
        <w:rPr>
          <w:rFonts w:ascii="Calibri" w:hAnsi="Calibri"/>
          <w:sz w:val="22"/>
          <w:szCs w:val="22"/>
        </w:rPr>
        <w:tab/>
      </w:r>
      <w:r w:rsidRPr="00224AA5">
        <w:rPr>
          <w:rFonts w:ascii="Calibri" w:hAnsi="Calibri"/>
          <w:sz w:val="22"/>
          <w:szCs w:val="22"/>
        </w:rPr>
        <w:t>po drugih utemeljenih razlogih naročnika kot sta gospodarna poraba sredstev ali pretekle izkušnje naročnika s ponudnikom</w:t>
      </w:r>
      <w:r w:rsidR="00AB5B6D">
        <w:rPr>
          <w:rFonts w:ascii="Calibri" w:hAnsi="Calibri"/>
          <w:sz w:val="22"/>
          <w:szCs w:val="22"/>
        </w:rPr>
        <w:t xml:space="preserve"> (npr.</w:t>
      </w:r>
      <w:r w:rsidR="00AB5B6D" w:rsidRPr="00AB5B6D">
        <w:t xml:space="preserve"> </w:t>
      </w:r>
      <w:r w:rsidR="00AB5B6D" w:rsidRPr="00AB5B6D">
        <w:rPr>
          <w:rFonts w:ascii="Calibri" w:hAnsi="Calibri"/>
          <w:sz w:val="22"/>
          <w:szCs w:val="22"/>
        </w:rPr>
        <w:t xml:space="preserve">neupoštevanje usmeritev naročnika, nedoseganje </w:t>
      </w:r>
      <w:proofErr w:type="spellStart"/>
      <w:r w:rsidR="00AB5B6D" w:rsidRPr="00AB5B6D">
        <w:rPr>
          <w:rFonts w:ascii="Calibri" w:hAnsi="Calibri"/>
          <w:sz w:val="22"/>
          <w:szCs w:val="22"/>
        </w:rPr>
        <w:t>željenih</w:t>
      </w:r>
      <w:proofErr w:type="spellEnd"/>
      <w:r w:rsidR="00AB5B6D" w:rsidRPr="00AB5B6D">
        <w:rPr>
          <w:rFonts w:ascii="Calibri" w:hAnsi="Calibri"/>
          <w:sz w:val="22"/>
          <w:szCs w:val="22"/>
        </w:rPr>
        <w:t xml:space="preserve"> strokovnih standardov pri naročanju, ponavljajoče napake</w:t>
      </w:r>
      <w:r w:rsidR="00AB5B6D">
        <w:rPr>
          <w:rFonts w:ascii="Calibri" w:hAnsi="Calibri"/>
          <w:sz w:val="22"/>
          <w:szCs w:val="22"/>
        </w:rPr>
        <w:t>, nedosegljivost</w:t>
      </w:r>
      <w:r w:rsidR="00AB5B6D" w:rsidRPr="00AB5B6D">
        <w:rPr>
          <w:rFonts w:ascii="Calibri" w:hAnsi="Calibri"/>
          <w:sz w:val="22"/>
          <w:szCs w:val="22"/>
        </w:rPr>
        <w:t xml:space="preserve"> ipd</w:t>
      </w:r>
      <w:r w:rsidR="00AB5B6D">
        <w:rPr>
          <w:rFonts w:ascii="Calibri" w:hAnsi="Calibri"/>
          <w:sz w:val="22"/>
          <w:szCs w:val="22"/>
        </w:rPr>
        <w:t>)</w:t>
      </w:r>
      <w:r w:rsidRPr="00224AA5">
        <w:rPr>
          <w:rFonts w:ascii="Calibri" w:hAnsi="Calibri"/>
          <w:sz w:val="22"/>
          <w:szCs w:val="22"/>
        </w:rPr>
        <w:t>.</w:t>
      </w:r>
      <w:bookmarkEnd w:id="25"/>
      <w:r w:rsidR="006A572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 </w:t>
      </w:r>
    </w:p>
    <w:p w14:paraId="01602AB9" w14:textId="32B79462" w:rsidR="00AB5B6D" w:rsidRDefault="00AB5B6D" w:rsidP="00AB5B6D">
      <w:pPr>
        <w:spacing w:after="120"/>
        <w:ind w:left="1134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>-</w:t>
      </w: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ab/>
        <w:t>Če je ponudnik oseba z registrirano dejavnostjo, ki za izvajanje naročila ponudi drug izvedbeni kader, mora prednostno pravilo izpolnjevati ta kader.</w:t>
      </w:r>
      <w:r>
        <w:rPr>
          <w:rFonts w:ascii="Calibri" w:hAnsi="Calibri" w:cs="Calibri"/>
          <w:i/>
          <w:iCs/>
          <w:color w:val="000000" w:themeColor="text1"/>
          <w:sz w:val="22"/>
          <w:szCs w:val="22"/>
        </w:rPr>
        <w:t>-</w:t>
      </w:r>
    </w:p>
    <w:p w14:paraId="46FD951D" w14:textId="17B77920" w:rsidR="00AD00B7" w:rsidRPr="006A572D" w:rsidRDefault="005B55F3" w:rsidP="006A572D">
      <w:pPr>
        <w:spacing w:after="120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880A4EB" w14:textId="1EC832BF" w:rsidR="00263212" w:rsidRPr="00164C71" w:rsidRDefault="00263212" w:rsidP="00A04826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Izjemoma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lahko ZZZS s ponudnikom, ki izpolnjuje pogoje za sodelovanje in je podal pravočasno ponudbo, sklene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pogodb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 za izvedbo storitev iz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sklop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a naročila,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za katerega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ponudnik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ni prijavil, če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le-ta s tem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strinja in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ZZZS za tak sklop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nima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za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dosti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drugih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ustreznih ponudnikov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sz w:val="22"/>
          <w:szCs w:val="22"/>
        </w:rPr>
        <w:t>ZZZS</w:t>
      </w:r>
      <w:r w:rsidR="00B00627" w:rsidRPr="00164C71">
        <w:rPr>
          <w:rFonts w:asciiTheme="minorHAnsi" w:hAnsiTheme="minorHAnsi"/>
          <w:sz w:val="22"/>
          <w:szCs w:val="22"/>
        </w:rPr>
        <w:t xml:space="preserve"> bo </w:t>
      </w:r>
      <w:r w:rsidR="000558CE" w:rsidRPr="00164C71">
        <w:rPr>
          <w:rFonts w:asciiTheme="minorHAnsi" w:hAnsiTheme="minorHAnsi"/>
          <w:sz w:val="22"/>
          <w:szCs w:val="22"/>
        </w:rPr>
        <w:t>z izbranimi</w:t>
      </w:r>
      <w:r w:rsidR="00B00627" w:rsidRPr="00164C71">
        <w:rPr>
          <w:rFonts w:asciiTheme="minorHAnsi" w:hAnsiTheme="minorHAnsi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6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6"/>
    </w:p>
    <w:p w14:paraId="74F275BE" w14:textId="3DAA7CDA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7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27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793F6BDF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sklope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33D50">
        <w:rPr>
          <w:rFonts w:asciiTheme="minorHAnsi" w:hAnsiTheme="minorHAnsi"/>
          <w:color w:val="000000" w:themeColor="text1"/>
          <w:sz w:val="22"/>
          <w:szCs w:val="22"/>
        </w:rPr>
        <w:t>5</w:t>
      </w:r>
      <w:r w:rsidR="00F6448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482B3307" w:rsidR="00CC390B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Izbrani Ponudnik, ki bo z ZZZS sklenil eno od predvidenih vrst pogodbe, lahko v 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</w:t>
      </w:r>
      <w:bookmarkStart w:id="28" w:name="_Hlk115939164"/>
      <w:bookmarkStart w:id="29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28"/>
      <w:r w:rsidRPr="00164C71">
        <w:rPr>
          <w:rFonts w:ascii="Calibri" w:hAnsi="Calibri" w:cs="Calibri"/>
          <w:sz w:val="22"/>
          <w:szCs w:val="22"/>
        </w:rPr>
        <w:t>po ZUTD</w:t>
      </w:r>
      <w:bookmarkEnd w:id="29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6A572D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lastRenderedPageBreak/>
        <w:t>Za sam prehod, pa morajo seveda biti izpolnjeni pogoji za sklenitev takšne pogodbe tako na strani ZZZS kot izbranega ponudnika.</w:t>
      </w:r>
    </w:p>
    <w:bookmarkEnd w:id="23"/>
    <w:p w14:paraId="3A47AD6F" w14:textId="7B79EBBE" w:rsidR="00D92EF4" w:rsidRDefault="00D92EF4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0F55CF9D" w14:textId="77777777" w:rsidR="00BD7474" w:rsidRDefault="00BD7474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36258E2E" w14:textId="77777777" w:rsidR="00C33D50" w:rsidRDefault="00C33D50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6DBB01F9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398CE31" w:rsidR="00061C0B" w:rsidRPr="006A572D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2FDB8ECA" w14:textId="77777777" w:rsidR="0019116F" w:rsidRDefault="0019116F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164C71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1412EC5C" w14:textId="33722E4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Sklepi o višini plačila zdravnikom </w:t>
      </w:r>
    </w:p>
    <w:p w14:paraId="305F0BF6" w14:textId="7777777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193E87F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e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 -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 reg. dejavnost </w:t>
      </w:r>
    </w:p>
    <w:p w14:paraId="37800743" w14:textId="74F37025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upokojenci ZUTD</w:t>
      </w:r>
    </w:p>
    <w:p w14:paraId="3EF4D62F" w14:textId="5B30833D" w:rsidR="00DB0256" w:rsidRPr="006A572D" w:rsidRDefault="001D3601" w:rsidP="006A572D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  <w:r w:rsidR="009F483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0A0C6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sectPr w:rsidR="00DB0256" w:rsidRPr="006A572D" w:rsidSect="00F22E32">
      <w:footerReference w:type="default" r:id="rId14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altName w:val="Euphemia"/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5264C9D1" w14:textId="5AEAF1A7" w:rsidR="006406BD" w:rsidRPr="003049FE" w:rsidRDefault="006406BD" w:rsidP="003049FE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406B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406BD">
        <w:rPr>
          <w:rFonts w:asciiTheme="minorHAnsi" w:hAnsiTheme="minorHAnsi" w:cstheme="minorHAnsi"/>
          <w:sz w:val="18"/>
          <w:szCs w:val="18"/>
        </w:rPr>
        <w:t xml:space="preserve"> </w:t>
      </w:r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Izrazi v moški slovnični obliki v tem dokumentu in njegovih prilogah so zgolj enotno poimenovanje v interesu jedrnatega izražanja in zajemajo tudi žensko slovnično obliko</w:t>
      </w:r>
      <w:r w:rsidR="00C601E2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2">
    <w:p w14:paraId="265A421D" w14:textId="34391601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3">
    <w:p w14:paraId="44160A63" w14:textId="20F5606D" w:rsidR="00BC548E" w:rsidRDefault="00BC548E" w:rsidP="00EC4833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 da ponudnik, kljub </w:t>
      </w:r>
      <w:proofErr w:type="spellStart"/>
      <w:r w:rsidRPr="00EC4833">
        <w:rPr>
          <w:rFonts w:asciiTheme="minorHAnsi" w:hAnsiTheme="minorHAnsi" w:cstheme="minorHAnsi"/>
          <w:sz w:val="18"/>
          <w:szCs w:val="18"/>
        </w:rPr>
        <w:t>navedenmu</w:t>
      </w:r>
      <w:proofErr w:type="spellEnd"/>
      <w:r w:rsidRPr="00EC4833">
        <w:rPr>
          <w:rFonts w:asciiTheme="minorHAnsi" w:hAnsiTheme="minorHAnsi" w:cstheme="minorHAnsi"/>
          <w:sz w:val="18"/>
          <w:szCs w:val="18"/>
        </w:rPr>
        <w:t xml:space="preserve"> zapiše več sklopov, bo naročnik štel</w:t>
      </w:r>
      <w:r w:rsidR="00972613">
        <w:rPr>
          <w:rFonts w:asciiTheme="minorHAnsi" w:hAnsiTheme="minorHAnsi" w:cstheme="minorHAnsi"/>
          <w:sz w:val="18"/>
          <w:szCs w:val="18"/>
        </w:rPr>
        <w:t>,</w:t>
      </w:r>
      <w:r w:rsidRPr="00EC4833">
        <w:rPr>
          <w:rFonts w:asciiTheme="minorHAnsi" w:hAnsiTheme="minorHAnsi" w:cstheme="minorHAnsi"/>
          <w:sz w:val="18"/>
          <w:szCs w:val="18"/>
        </w:rPr>
        <w:t xml:space="preserve"> da se</w:t>
      </w:r>
      <w:r w:rsidR="00972613">
        <w:rPr>
          <w:rFonts w:asciiTheme="minorHAnsi" w:hAnsiTheme="minorHAnsi" w:cstheme="minorHAnsi"/>
          <w:sz w:val="18"/>
          <w:szCs w:val="18"/>
        </w:rPr>
        <w:t xml:space="preserve"> ponudnik</w:t>
      </w:r>
      <w:r w:rsidRPr="00EC4833">
        <w:rPr>
          <w:rFonts w:asciiTheme="minorHAnsi" w:hAnsiTheme="minorHAnsi" w:cstheme="minorHAnsi"/>
          <w:sz w:val="18"/>
          <w:szCs w:val="18"/>
        </w:rPr>
        <w:t xml:space="preserve"> prijavlja na prvo zapisan sklop, za ostale pa je pripravljen izvajati naloge.</w:t>
      </w:r>
    </w:p>
  </w:footnote>
  <w:footnote w:id="4">
    <w:p w14:paraId="34128A4E" w14:textId="7D5A740B" w:rsidR="00C84116" w:rsidRPr="00224AA5" w:rsidRDefault="00C84116" w:rsidP="0093324E">
      <w:pPr>
        <w:pStyle w:val="Sprotnaopomba-besedilo"/>
        <w:jc w:val="both"/>
        <w:rPr>
          <w:rFonts w:asciiTheme="minorHAnsi" w:hAnsiTheme="minorHAnsi" w:cstheme="minorHAnsi"/>
        </w:rPr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Pri čemer more izpolnjevati vse pogoje, kot veljajo za razpisane sklope v predmetnem razpis</w:t>
      </w:r>
      <w:r w:rsidR="00F02C44">
        <w:rPr>
          <w:rFonts w:asciiTheme="minorHAnsi" w:hAnsiTheme="minorHAnsi" w:cstheme="minorHAnsi"/>
          <w:sz w:val="18"/>
          <w:szCs w:val="18"/>
        </w:rPr>
        <w:t>u</w:t>
      </w:r>
      <w:r w:rsidRPr="00224AA5">
        <w:rPr>
          <w:rFonts w:asciiTheme="minorHAnsi" w:hAnsiTheme="minorHAnsi" w:cstheme="minorHAnsi"/>
          <w:sz w:val="18"/>
          <w:szCs w:val="18"/>
        </w:rPr>
        <w:t>, pod sklope z identično vsebino dela.</w:t>
      </w:r>
    </w:p>
  </w:footnote>
  <w:footnote w:id="5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6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7">
    <w:p w14:paraId="17AC8037" w14:textId="3AF8C357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  <w:r w:rsidR="006D156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8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9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2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2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10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4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5"/>
  </w:num>
  <w:num w:numId="2" w16cid:durableId="1561556896">
    <w:abstractNumId w:val="0"/>
  </w:num>
  <w:num w:numId="3" w16cid:durableId="727269447">
    <w:abstractNumId w:val="37"/>
  </w:num>
  <w:num w:numId="4" w16cid:durableId="1223759863">
    <w:abstractNumId w:val="25"/>
  </w:num>
  <w:num w:numId="5" w16cid:durableId="1972511731">
    <w:abstractNumId w:val="16"/>
  </w:num>
  <w:num w:numId="6" w16cid:durableId="1554806972">
    <w:abstractNumId w:val="27"/>
  </w:num>
  <w:num w:numId="7" w16cid:durableId="1783572065">
    <w:abstractNumId w:val="17"/>
  </w:num>
  <w:num w:numId="8" w16cid:durableId="444279201">
    <w:abstractNumId w:val="2"/>
  </w:num>
  <w:num w:numId="9" w16cid:durableId="713886622">
    <w:abstractNumId w:val="3"/>
  </w:num>
  <w:num w:numId="10" w16cid:durableId="2015450247">
    <w:abstractNumId w:val="10"/>
  </w:num>
  <w:num w:numId="11" w16cid:durableId="14774660">
    <w:abstractNumId w:val="18"/>
  </w:num>
  <w:num w:numId="12" w16cid:durableId="1568372321">
    <w:abstractNumId w:val="35"/>
  </w:num>
  <w:num w:numId="13" w16cid:durableId="1126385721">
    <w:abstractNumId w:val="20"/>
  </w:num>
  <w:num w:numId="14" w16cid:durableId="833034070">
    <w:abstractNumId w:val="36"/>
  </w:num>
  <w:num w:numId="15" w16cid:durableId="1992560177">
    <w:abstractNumId w:val="31"/>
  </w:num>
  <w:num w:numId="16" w16cid:durableId="272833823">
    <w:abstractNumId w:val="9"/>
  </w:num>
  <w:num w:numId="17" w16cid:durableId="637539619">
    <w:abstractNumId w:val="29"/>
  </w:num>
  <w:num w:numId="18" w16cid:durableId="773551049">
    <w:abstractNumId w:val="15"/>
  </w:num>
  <w:num w:numId="19" w16cid:durableId="2061859373">
    <w:abstractNumId w:val="21"/>
  </w:num>
  <w:num w:numId="20" w16cid:durableId="1999308869">
    <w:abstractNumId w:val="30"/>
  </w:num>
  <w:num w:numId="21" w16cid:durableId="220093760">
    <w:abstractNumId w:val="28"/>
  </w:num>
  <w:num w:numId="22" w16cid:durableId="42028871">
    <w:abstractNumId w:val="1"/>
  </w:num>
  <w:num w:numId="23" w16cid:durableId="528303118">
    <w:abstractNumId w:val="24"/>
  </w:num>
  <w:num w:numId="24" w16cid:durableId="1339504183">
    <w:abstractNumId w:val="33"/>
  </w:num>
  <w:num w:numId="25" w16cid:durableId="2044093050">
    <w:abstractNumId w:val="22"/>
  </w:num>
  <w:num w:numId="26" w16cid:durableId="611671884">
    <w:abstractNumId w:val="6"/>
  </w:num>
  <w:num w:numId="27" w16cid:durableId="1473715469">
    <w:abstractNumId w:val="26"/>
  </w:num>
  <w:num w:numId="28" w16cid:durableId="29764754">
    <w:abstractNumId w:val="32"/>
  </w:num>
  <w:num w:numId="29" w16cid:durableId="383062101">
    <w:abstractNumId w:val="4"/>
  </w:num>
  <w:num w:numId="30" w16cid:durableId="559436511">
    <w:abstractNumId w:val="11"/>
  </w:num>
  <w:num w:numId="31" w16cid:durableId="1788743038">
    <w:abstractNumId w:val="19"/>
  </w:num>
  <w:num w:numId="32" w16cid:durableId="1530870340">
    <w:abstractNumId w:val="34"/>
  </w:num>
  <w:num w:numId="33" w16cid:durableId="519854138">
    <w:abstractNumId w:val="12"/>
  </w:num>
  <w:num w:numId="34" w16cid:durableId="1827622323">
    <w:abstractNumId w:val="23"/>
  </w:num>
  <w:num w:numId="35" w16cid:durableId="1729452728">
    <w:abstractNumId w:val="14"/>
  </w:num>
  <w:num w:numId="36" w16cid:durableId="1584876107">
    <w:abstractNumId w:val="8"/>
  </w:num>
  <w:num w:numId="37" w16cid:durableId="1186481695">
    <w:abstractNumId w:val="13"/>
  </w:num>
  <w:num w:numId="38" w16cid:durableId="1372077763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2E8"/>
    <w:rsid w:val="003C2DBC"/>
    <w:rsid w:val="003C45A7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08F3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4512"/>
    <w:rsid w:val="00A764C4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4116"/>
    <w:rsid w:val="00C86F34"/>
    <w:rsid w:val="00C87592"/>
    <w:rsid w:val="00C910D0"/>
    <w:rsid w:val="00C92E34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2865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22</TotalTime>
  <Pages>6</Pages>
  <Words>2054</Words>
  <Characters>11709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13736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11</cp:revision>
  <cp:lastPrinted>2023-10-13T08:17:00Z</cp:lastPrinted>
  <dcterms:created xsi:type="dcterms:W3CDTF">2024-01-11T07:19:00Z</dcterms:created>
  <dcterms:modified xsi:type="dcterms:W3CDTF">2024-03-27T13:07:00Z</dcterms:modified>
</cp:coreProperties>
</file>